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SHIPDENE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Attleborough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21-43)</w:t>
      </w: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748A" w:rsidRDefault="0007748A" w:rsidP="000774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0774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48A" w:rsidRDefault="0007748A" w:rsidP="00564E3C">
      <w:pPr>
        <w:spacing w:after="0" w:line="240" w:lineRule="auto"/>
      </w:pPr>
      <w:r>
        <w:separator/>
      </w:r>
    </w:p>
  </w:endnote>
  <w:endnote w:type="continuationSeparator" w:id="0">
    <w:p w:rsidR="0007748A" w:rsidRDefault="000774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748A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48A" w:rsidRDefault="0007748A" w:rsidP="00564E3C">
      <w:pPr>
        <w:spacing w:after="0" w:line="240" w:lineRule="auto"/>
      </w:pPr>
      <w:r>
        <w:separator/>
      </w:r>
    </w:p>
  </w:footnote>
  <w:footnote w:type="continuationSeparator" w:id="0">
    <w:p w:rsidR="0007748A" w:rsidRDefault="000774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8A"/>
    <w:rsid w:val="0007748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ACBD"/>
  <w15:chartTrackingRefBased/>
  <w15:docId w15:val="{12D8FC6E-BFC9-4734-A82E-7C3D009E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74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2015-10-14T19:30:00Z</dcterms:created>
  <dcterms:modified xsi:type="dcterms:W3CDTF">2015-10-14T19:30:00Z</dcterms:modified>
</cp:coreProperties>
</file>